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7CE5F598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D262AD">
        <w:rPr>
          <w:rFonts w:cs="Arial"/>
        </w:rPr>
        <w:t>2</w:t>
      </w:r>
      <w:r w:rsidR="00117F90">
        <w:rPr>
          <w:rFonts w:cs="Arial"/>
        </w:rPr>
        <w:t>5</w:t>
      </w:r>
      <w:r w:rsidR="00103A59">
        <w:rPr>
          <w:rFonts w:cs="Arial"/>
        </w:rPr>
        <w:t>/</w:t>
      </w:r>
      <w:r w:rsidR="00A1584E">
        <w:rPr>
          <w:rFonts w:cs="Arial"/>
        </w:rPr>
        <w:t>202</w:t>
      </w:r>
      <w:r w:rsidR="00D262AD">
        <w:rPr>
          <w:rFonts w:cs="Arial"/>
        </w:rPr>
        <w:t>5</w:t>
      </w:r>
    </w:p>
    <w:p w14:paraId="33246A0D" w14:textId="30E00342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D262AD">
        <w:rPr>
          <w:rFonts w:cs="Arial"/>
        </w:rPr>
        <w:t>2025-3</w:t>
      </w:r>
      <w:r w:rsidR="00117F90">
        <w:rPr>
          <w:rFonts w:cs="Arial"/>
        </w:rPr>
        <w:t>61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E8884" w14:textId="77777777" w:rsidR="00141661" w:rsidRDefault="00141661">
      <w:r>
        <w:separator/>
      </w:r>
    </w:p>
  </w:endnote>
  <w:endnote w:type="continuationSeparator" w:id="0">
    <w:p w14:paraId="7046F896" w14:textId="77777777" w:rsidR="00141661" w:rsidRDefault="00141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65F93" w14:textId="77777777" w:rsidR="00141661" w:rsidRDefault="00141661">
      <w:r>
        <w:separator/>
      </w:r>
    </w:p>
  </w:footnote>
  <w:footnote w:type="continuationSeparator" w:id="0">
    <w:p w14:paraId="09C8AB49" w14:textId="77777777" w:rsidR="00141661" w:rsidRDefault="00141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4401"/>
    <w:rsid w:val="00117F90"/>
    <w:rsid w:val="0012533E"/>
    <w:rsid w:val="001314C1"/>
    <w:rsid w:val="001352C1"/>
    <w:rsid w:val="001352EE"/>
    <w:rsid w:val="0013649C"/>
    <w:rsid w:val="0014021F"/>
    <w:rsid w:val="00141661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532D"/>
    <w:rsid w:val="004422F8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C2D65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A5577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62A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7C0AB-CF86-4829-838D-BF9B969F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22</cp:revision>
  <cp:lastPrinted>2023-06-15T10:18:00Z</cp:lastPrinted>
  <dcterms:created xsi:type="dcterms:W3CDTF">2015-02-19T08:08:00Z</dcterms:created>
  <dcterms:modified xsi:type="dcterms:W3CDTF">2025-10-07T07:52:00Z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